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B4733">
        <w:rPr>
          <w:rFonts w:ascii="Arial" w:hAnsi="Arial" w:cs="Arial"/>
          <w:b/>
          <w:caps/>
          <w:sz w:val="28"/>
          <w:szCs w:val="28"/>
        </w:rPr>
        <w:t>1673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B473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4733">
              <w:rPr>
                <w:rFonts w:ascii="Arial" w:hAnsi="Arial" w:cs="Arial"/>
                <w:sz w:val="20"/>
                <w:szCs w:val="20"/>
              </w:rPr>
              <w:t>Agradece o servidor JAIRO DE BRITO GONÇALVES, lotado na Secretaria de Infraestrutura, pela excelência e dedicação na execução do trabalho de limpeza de córrego do Jardim Conquista.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BB473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</w:t>
      </w:r>
      <w:r w:rsidR="00BB4733">
        <w:rPr>
          <w:rFonts w:ascii="Arial" w:hAnsi="Arial" w:cs="Arial"/>
        </w:rPr>
        <w:t>agradecimentos a</w:t>
      </w:r>
      <w:r w:rsidR="00BB4733" w:rsidRPr="00BB4733">
        <w:rPr>
          <w:rFonts w:ascii="Arial" w:hAnsi="Arial" w:cs="Arial"/>
        </w:rPr>
        <w:t>o servidor JAIRO DE BRITO GONÇALVES, lotado na Secretaria de Infraestrutura</w:t>
      </w:r>
      <w:r w:rsidR="00BB4733">
        <w:rPr>
          <w:rFonts w:ascii="Arial" w:hAnsi="Arial" w:cs="Arial"/>
        </w:rPr>
        <w:t xml:space="preserve"> da Prefeitura Municipal de Jacareí</w:t>
      </w:r>
      <w:bookmarkStart w:id="0" w:name="_GoBack"/>
      <w:bookmarkEnd w:id="0"/>
      <w:r w:rsidR="00BB4733" w:rsidRPr="00BB4733">
        <w:rPr>
          <w:rFonts w:ascii="Arial" w:hAnsi="Arial" w:cs="Arial"/>
        </w:rPr>
        <w:t>, pela excelência e dedicação na execução do trabalho de limpeza de córrego do Jardim Conquista.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BB47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B4733">
        <w:rPr>
          <w:rFonts w:ascii="Arial" w:hAnsi="Arial" w:cs="Arial"/>
        </w:rPr>
        <w:t>26 de agosto de 2015.</w:t>
      </w:r>
    </w:p>
    <w:p w:rsidR="00BB4733" w:rsidRDefault="00BB4733" w:rsidP="00BB47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B4733" w:rsidRDefault="00BB4733" w:rsidP="00BB47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B4733" w:rsidRDefault="00BB4733" w:rsidP="00BB47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B4733" w:rsidRPr="00BB4733" w:rsidRDefault="00BB4733" w:rsidP="00BB4733">
      <w:pPr>
        <w:jc w:val="center"/>
        <w:rPr>
          <w:rFonts w:ascii="Arial" w:hAnsi="Arial"/>
          <w:b/>
        </w:rPr>
      </w:pPr>
      <w:r w:rsidRPr="00BB4733">
        <w:rPr>
          <w:rFonts w:ascii="Arial" w:hAnsi="Arial"/>
          <w:b/>
        </w:rPr>
        <w:t>JOSÉ FRANCISCO</w:t>
      </w:r>
    </w:p>
    <w:p w:rsidR="00BB4733" w:rsidRPr="00BB4733" w:rsidRDefault="00BB4733" w:rsidP="00BB4733">
      <w:pPr>
        <w:jc w:val="center"/>
        <w:rPr>
          <w:rFonts w:ascii="Arial" w:hAnsi="Arial"/>
        </w:rPr>
      </w:pPr>
      <w:r w:rsidRPr="00BB4733">
        <w:rPr>
          <w:rFonts w:ascii="Arial" w:hAnsi="Arial"/>
        </w:rPr>
        <w:t>Vereador – PT</w:t>
      </w:r>
    </w:p>
    <w:sectPr w:rsidR="00BB4733" w:rsidRPr="00BB473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0DC" w:rsidRDefault="007D20DC">
      <w:r>
        <w:separator/>
      </w:r>
    </w:p>
  </w:endnote>
  <w:endnote w:type="continuationSeparator" w:id="0">
    <w:p w:rsidR="007D20DC" w:rsidRDefault="007D2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0DC" w:rsidRDefault="007D20DC">
      <w:r>
        <w:separator/>
      </w:r>
    </w:p>
  </w:footnote>
  <w:footnote w:type="continuationSeparator" w:id="0">
    <w:p w:rsidR="007D20DC" w:rsidRDefault="007D20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D20DC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B4733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129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2015-08-25T14:19:00Z</dcterms:created>
  <dcterms:modified xsi:type="dcterms:W3CDTF">2015-08-25T14:19:00Z</dcterms:modified>
</cp:coreProperties>
</file>